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Cannock Chase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Cannock Chase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Cannock Chase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Cannock Chase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Cannock Chase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Cannock Chase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43.5% </w:t>
      </w:r>
      <w:r w:rsidRPr="004747BF">
        <w:rPr>
          <w:rFonts w:ascii="Libre Franklin Light" w:eastAsia="Times New Roman" w:hAnsi="Libre Franklin Light" w:cs="Calibri Light"/>
        </w:rPr>
        <w:t xml:space="preserve">of those respondents classified as PGSI 8+ in Cannock Chase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Cannock Chase is estimated to be </w:t>
      </w:r>
      <w:r w:rsidRPr="00773DF7">
        <w:rPr>
          <w:rFonts w:ascii="Libre Franklin Light" w:eastAsia="Times New Roman" w:hAnsi="Libre Franklin Light" w:cs="Calibri Light"/>
          <w:b/>
          <w:bCs/>
          <w:color w:val="C45911" w:themeColor="accent2" w:themeShade="BF"/>
        </w:rPr>
        <w:t xml:space="preserve">£1,648,443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Cannock Chase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Cannock Chase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Cannock Chase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Cannock Chase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nnock Chas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Cannock Chase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nnock Chas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Cannock Chase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Cannock Chase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nnock Chas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Cannock Chase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Cannock Chase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Cannock Chase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Cannock Chase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Cannock Chase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Cannock Chase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£1,648,443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Cannock Chase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£26,850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£555,282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£39,778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£11,188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£20,511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£994,834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£1,648,443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Cannock Chase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Cannock Chase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Cannock Chase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Cannock Chase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Cannock Chase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Cannock Chase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Cannock Chase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Cannock Chase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Cannock Chase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Cannock Chase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Cannock Chase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Cannock Chase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C39A34B-9D35-48A2-AB36-F408F9BE542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